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DCF" w:rsidRPr="00C200D4" w:rsidRDefault="004F2DCF" w:rsidP="002D7766">
      <w:pPr>
        <w:pStyle w:val="stil1tekst"/>
        <w:ind w:left="0" w:right="0" w:firstLine="0"/>
        <w:jc w:val="left"/>
        <w:rPr>
          <w:b/>
          <w:i/>
          <w:caps/>
          <w:sz w:val="28"/>
          <w:szCs w:val="28"/>
        </w:rPr>
      </w:pPr>
      <w:r w:rsidRPr="002D7766">
        <w:rPr>
          <w:b/>
          <w:i/>
          <w:caps/>
          <w:sz w:val="22"/>
          <w:szCs w:val="22"/>
        </w:rPr>
        <w:t xml:space="preserve"> </w:t>
      </w:r>
      <w:r w:rsidRPr="00C200D4">
        <w:rPr>
          <w:b/>
          <w:i/>
          <w:caps/>
          <w:sz w:val="28"/>
          <w:szCs w:val="28"/>
        </w:rPr>
        <w:t>образац трошкова припреме понуде</w:t>
      </w:r>
    </w:p>
    <w:p w:rsidR="004F2DCF" w:rsidRPr="002D7766" w:rsidRDefault="004F2DCF" w:rsidP="002D7766">
      <w:pPr>
        <w:spacing w:after="0" w:line="240" w:lineRule="auto"/>
        <w:ind w:firstLine="240"/>
        <w:rPr>
          <w:lang w:val="sr-Cyrl-CS"/>
        </w:rPr>
      </w:pPr>
    </w:p>
    <w:p w:rsidR="004F2DCF" w:rsidRPr="00DA7A7F" w:rsidRDefault="004F2DCF" w:rsidP="00F34658">
      <w:pPr>
        <w:rPr>
          <w:b/>
          <w:i/>
          <w:sz w:val="24"/>
          <w:szCs w:val="24"/>
        </w:rPr>
      </w:pPr>
      <w:r w:rsidRPr="00DA7A7F">
        <w:rPr>
          <w:sz w:val="24"/>
          <w:szCs w:val="24"/>
        </w:rPr>
        <w:t xml:space="preserve">У складу са чланом 138. </w:t>
      </w:r>
      <w:r>
        <w:rPr>
          <w:sz w:val="24"/>
          <w:szCs w:val="24"/>
          <w:lang w:val="sr-Cyrl-CS"/>
        </w:rPr>
        <w:t xml:space="preserve">став </w:t>
      </w:r>
      <w:r>
        <w:rPr>
          <w:sz w:val="24"/>
          <w:szCs w:val="24"/>
        </w:rPr>
        <w:t>2</w:t>
      </w:r>
      <w:r w:rsidRPr="00DA7A7F">
        <w:rPr>
          <w:sz w:val="24"/>
          <w:szCs w:val="24"/>
          <w:lang w:val="sr-Cyrl-CS"/>
        </w:rPr>
        <w:t>.</w:t>
      </w:r>
      <w:r w:rsidRPr="00DA7A7F">
        <w:rPr>
          <w:sz w:val="24"/>
          <w:szCs w:val="24"/>
        </w:rPr>
        <w:t xml:space="preserve"> Закона, понуђа</w:t>
      </w:r>
      <w:r w:rsidRPr="00DA7A7F">
        <w:rPr>
          <w:sz w:val="24"/>
          <w:szCs w:val="24"/>
          <w:lang w:val="sr-Cyrl-CS"/>
        </w:rPr>
        <w:t>ч</w:t>
      </w:r>
      <w:r w:rsidRPr="00DA7A7F">
        <w:rPr>
          <w:i/>
          <w:iCs/>
          <w:sz w:val="24"/>
          <w:szCs w:val="24"/>
        </w:rPr>
        <w:t xml:space="preserve">, </w:t>
      </w:r>
      <w:r w:rsidRPr="00DA7A7F">
        <w:rPr>
          <w:sz w:val="24"/>
          <w:szCs w:val="24"/>
        </w:rPr>
        <w:t>достав</w:t>
      </w:r>
      <w:r w:rsidRPr="00DA7A7F">
        <w:rPr>
          <w:sz w:val="24"/>
          <w:szCs w:val="24"/>
          <w:lang w:val="sr-Cyrl-CS"/>
        </w:rPr>
        <w:t xml:space="preserve">ља </w:t>
      </w:r>
      <w:r w:rsidRPr="00DA7A7F">
        <w:rPr>
          <w:sz w:val="24"/>
          <w:szCs w:val="24"/>
        </w:rPr>
        <w:t xml:space="preserve">укупан износ и структуру трошкова припремања понуде, </w:t>
      </w:r>
      <w:r w:rsidRPr="00DA7A7F">
        <w:rPr>
          <w:sz w:val="24"/>
          <w:szCs w:val="24"/>
          <w:lang w:val="sr-Cyrl-CS"/>
        </w:rPr>
        <w:t xml:space="preserve">како следи у </w:t>
      </w:r>
      <w:r w:rsidRPr="00DA7A7F">
        <w:rPr>
          <w:sz w:val="24"/>
          <w:szCs w:val="24"/>
        </w:rPr>
        <w:t>табели:</w:t>
      </w:r>
    </w:p>
    <w:tbl>
      <w:tblPr>
        <w:tblW w:w="0" w:type="auto"/>
        <w:tblInd w:w="153" w:type="dxa"/>
        <w:tblLayout w:type="fixed"/>
        <w:tblLook w:val="00A0"/>
      </w:tblPr>
      <w:tblGrid>
        <w:gridCol w:w="5565"/>
        <w:gridCol w:w="3604"/>
      </w:tblGrid>
      <w:tr w:rsidR="004F2DCF" w:rsidRPr="00E51601" w:rsidTr="0001671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2DCF" w:rsidRPr="00E51601" w:rsidRDefault="004F2DCF" w:rsidP="0001671B">
            <w:pPr>
              <w:jc w:val="center"/>
              <w:rPr>
                <w:b/>
                <w:i/>
                <w:sz w:val="24"/>
                <w:szCs w:val="24"/>
              </w:rPr>
            </w:pPr>
            <w:r w:rsidRPr="00E51601">
              <w:rPr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DCF" w:rsidRPr="00E51601" w:rsidRDefault="004F2DCF" w:rsidP="0001671B">
            <w:pPr>
              <w:jc w:val="center"/>
              <w:rPr>
                <w:sz w:val="24"/>
                <w:szCs w:val="24"/>
              </w:rPr>
            </w:pPr>
            <w:r w:rsidRPr="00E51601">
              <w:rPr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4F2DCF" w:rsidRPr="00E51601" w:rsidTr="00B009E5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2DCF" w:rsidRPr="00E51601" w:rsidRDefault="004F2DCF" w:rsidP="00B009E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CF" w:rsidRPr="00E51601" w:rsidRDefault="004F2DCF" w:rsidP="00B009E5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4F2DCF" w:rsidRPr="00E51601" w:rsidTr="00B009E5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2DCF" w:rsidRPr="00E51601" w:rsidRDefault="004F2DCF" w:rsidP="00B009E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CF" w:rsidRPr="00E51601" w:rsidRDefault="004F2DCF" w:rsidP="00B009E5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4F2DCF" w:rsidRPr="00E51601" w:rsidTr="00B009E5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2DCF" w:rsidRPr="00E51601" w:rsidRDefault="004F2DCF" w:rsidP="00B009E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CF" w:rsidRPr="00E51601" w:rsidRDefault="004F2DCF" w:rsidP="00B009E5">
            <w:pPr>
              <w:snapToGrid w:val="0"/>
              <w:rPr>
                <w:sz w:val="24"/>
                <w:szCs w:val="24"/>
              </w:rPr>
            </w:pPr>
          </w:p>
        </w:tc>
      </w:tr>
      <w:tr w:rsidR="004F2DCF" w:rsidRPr="00E51601" w:rsidTr="00B009E5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2DCF" w:rsidRPr="00E51601" w:rsidRDefault="004F2DCF" w:rsidP="00B009E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CF" w:rsidRPr="00E51601" w:rsidRDefault="004F2DCF" w:rsidP="00B009E5">
            <w:pPr>
              <w:snapToGrid w:val="0"/>
              <w:rPr>
                <w:sz w:val="24"/>
                <w:szCs w:val="24"/>
              </w:rPr>
            </w:pPr>
          </w:p>
        </w:tc>
      </w:tr>
      <w:tr w:rsidR="004F2DCF" w:rsidRPr="00E51601" w:rsidTr="00B009E5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2DCF" w:rsidRPr="00E51601" w:rsidRDefault="004F2DCF" w:rsidP="00B009E5">
            <w:pPr>
              <w:rPr>
                <w:sz w:val="24"/>
                <w:szCs w:val="24"/>
                <w:lang w:val="ru-RU"/>
              </w:rPr>
            </w:pPr>
            <w:r w:rsidRPr="00E51601">
              <w:rPr>
                <w:b/>
                <w:i/>
                <w:sz w:val="24"/>
                <w:szCs w:val="24"/>
              </w:rPr>
              <w:t>УКУПАН ИЗНОС ТРОШКОВА ПРИПРЕМАЊА ПОНУДЕ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CF" w:rsidRPr="00E51601" w:rsidRDefault="004F2DCF" w:rsidP="00B009E5">
            <w:pPr>
              <w:snapToGrid w:val="0"/>
              <w:rPr>
                <w:sz w:val="24"/>
                <w:szCs w:val="24"/>
                <w:lang w:val="ru-RU"/>
              </w:rPr>
            </w:pPr>
          </w:p>
        </w:tc>
      </w:tr>
    </w:tbl>
    <w:p w:rsidR="004F2DCF" w:rsidRPr="002D7766" w:rsidRDefault="004F2DCF" w:rsidP="002D7766">
      <w:pPr>
        <w:spacing w:after="0" w:line="240" w:lineRule="auto"/>
        <w:jc w:val="right"/>
        <w:rPr>
          <w:b/>
          <w:bCs/>
          <w:lang w:val="sr-Cyrl-CS"/>
        </w:rPr>
      </w:pPr>
    </w:p>
    <w:p w:rsidR="004F2DCF" w:rsidRPr="002D7766" w:rsidRDefault="004F2DCF" w:rsidP="002D7766">
      <w:pPr>
        <w:spacing w:after="0" w:line="240" w:lineRule="auto"/>
        <w:rPr>
          <w:b/>
          <w:caps/>
        </w:rPr>
      </w:pPr>
    </w:p>
    <w:p w:rsidR="004F2DCF" w:rsidRPr="00E51601" w:rsidRDefault="004F2DCF" w:rsidP="00F34658">
      <w:pPr>
        <w:rPr>
          <w:sz w:val="24"/>
          <w:szCs w:val="24"/>
        </w:rPr>
      </w:pPr>
      <w:r w:rsidRPr="00E51601">
        <w:rPr>
          <w:sz w:val="24"/>
          <w:szCs w:val="24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4F2DCF" w:rsidRPr="00E51601" w:rsidRDefault="004F2DCF" w:rsidP="00F34658">
      <w:pPr>
        <w:rPr>
          <w:sz w:val="24"/>
          <w:szCs w:val="24"/>
        </w:rPr>
      </w:pPr>
      <w:r w:rsidRPr="00E51601">
        <w:rPr>
          <w:sz w:val="24"/>
          <w:szCs w:val="24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4F2DCF" w:rsidRPr="00E51601" w:rsidRDefault="004F2DCF" w:rsidP="00F34658">
      <w:pPr>
        <w:rPr>
          <w:sz w:val="24"/>
          <w:szCs w:val="24"/>
        </w:rPr>
      </w:pPr>
    </w:p>
    <w:p w:rsidR="004F2DCF" w:rsidRPr="00E51601" w:rsidRDefault="004F2DCF" w:rsidP="00F34658">
      <w:pPr>
        <w:rPr>
          <w:b/>
          <w:bCs/>
          <w:sz w:val="24"/>
          <w:szCs w:val="24"/>
        </w:rPr>
      </w:pPr>
      <w:r w:rsidRPr="00E51601">
        <w:rPr>
          <w:b/>
          <w:bCs/>
          <w:sz w:val="24"/>
          <w:szCs w:val="24"/>
        </w:rPr>
        <w:t xml:space="preserve">У __________________________                                           </w:t>
      </w:r>
    </w:p>
    <w:p w:rsidR="004F2DCF" w:rsidRPr="00E51601" w:rsidRDefault="004F2DCF" w:rsidP="00F34658">
      <w:pPr>
        <w:rPr>
          <w:b/>
          <w:bCs/>
          <w:sz w:val="24"/>
          <w:szCs w:val="24"/>
        </w:rPr>
      </w:pPr>
    </w:p>
    <w:p w:rsidR="004F2DCF" w:rsidRPr="00E51601" w:rsidRDefault="004F2DCF" w:rsidP="00F34658">
      <w:pPr>
        <w:rPr>
          <w:sz w:val="24"/>
          <w:szCs w:val="24"/>
        </w:rPr>
      </w:pPr>
      <w:r w:rsidRPr="00E51601">
        <w:rPr>
          <w:b/>
          <w:bCs/>
          <w:sz w:val="24"/>
          <w:szCs w:val="24"/>
        </w:rPr>
        <w:t>Дана:</w:t>
      </w:r>
      <w:r w:rsidRPr="0001671B">
        <w:rPr>
          <w:b/>
          <w:bCs/>
          <w:sz w:val="24"/>
          <w:szCs w:val="24"/>
        </w:rPr>
        <w:t>_</w:t>
      </w:r>
      <w:r>
        <w:rPr>
          <w:b/>
          <w:bCs/>
          <w:sz w:val="24"/>
          <w:szCs w:val="24"/>
        </w:rPr>
        <w:t>___________2022</w:t>
      </w:r>
      <w:r w:rsidRPr="00E51601">
        <w:rPr>
          <w:b/>
          <w:bCs/>
          <w:sz w:val="24"/>
          <w:szCs w:val="24"/>
        </w:rPr>
        <w:t xml:space="preserve">. године                        </w:t>
      </w:r>
      <w:r>
        <w:rPr>
          <w:b/>
          <w:bCs/>
          <w:sz w:val="24"/>
          <w:szCs w:val="24"/>
        </w:rPr>
        <w:t xml:space="preserve">      </w:t>
      </w:r>
      <w:r w:rsidRPr="00E51601">
        <w:rPr>
          <w:b/>
          <w:bCs/>
          <w:sz w:val="24"/>
          <w:szCs w:val="24"/>
        </w:rPr>
        <w:t xml:space="preserve">  </w:t>
      </w:r>
    </w:p>
    <w:p w:rsidR="004F2DCF" w:rsidRPr="008571CE" w:rsidRDefault="004F2DCF" w:rsidP="008571CE">
      <w:pPr>
        <w:rPr>
          <w:i/>
        </w:rPr>
      </w:pPr>
      <w:r w:rsidRPr="00E51601">
        <w:rPr>
          <w:b/>
          <w:bCs/>
          <w:i/>
          <w:sz w:val="24"/>
          <w:szCs w:val="24"/>
        </w:rPr>
        <w:t xml:space="preserve">Напомена: </w:t>
      </w:r>
      <w:r w:rsidRPr="008571CE">
        <w:rPr>
          <w:i/>
        </w:rPr>
        <w:t>Укoликo Пoнуђaч нe пoпуни oбрaзaц, нaручилaц ниje у oбaвeзи дa му нaдoкнaди трoшкoвe припрeмe пoнудe.</w:t>
      </w:r>
    </w:p>
    <w:p w:rsidR="004F2DCF" w:rsidRPr="008571CE" w:rsidRDefault="004F2DCF" w:rsidP="00F34658">
      <w:pPr>
        <w:rPr>
          <w:bCs/>
          <w:i/>
        </w:rPr>
      </w:pPr>
      <w:r w:rsidRPr="008571CE">
        <w:rPr>
          <w:bCs/>
          <w:i/>
        </w:rPr>
        <w:t>Достављање овог обрасца није обавезно.</w:t>
      </w:r>
    </w:p>
    <w:p w:rsidR="004F2DCF" w:rsidRPr="00E51601" w:rsidRDefault="004F2DCF" w:rsidP="00F34658">
      <w:pPr>
        <w:rPr>
          <w:b/>
          <w:i/>
          <w:caps/>
          <w:sz w:val="24"/>
          <w:szCs w:val="24"/>
          <w:u w:val="single"/>
        </w:rPr>
      </w:pPr>
    </w:p>
    <w:p w:rsidR="004F2DCF" w:rsidRDefault="004F2DCF" w:rsidP="00F34658"/>
    <w:sectPr w:rsidR="004F2DCF" w:rsidSect="00FB770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60029"/>
    <w:multiLevelType w:val="hybridMultilevel"/>
    <w:tmpl w:val="C25E18E0"/>
    <w:lvl w:ilvl="0" w:tplc="88AA74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766"/>
    <w:rsid w:val="00013A1D"/>
    <w:rsid w:val="00013AEC"/>
    <w:rsid w:val="00013C94"/>
    <w:rsid w:val="0001671B"/>
    <w:rsid w:val="000248F1"/>
    <w:rsid w:val="000373FD"/>
    <w:rsid w:val="000610B4"/>
    <w:rsid w:val="00070C7D"/>
    <w:rsid w:val="000B0E95"/>
    <w:rsid w:val="000E65C5"/>
    <w:rsid w:val="000E7DB0"/>
    <w:rsid w:val="000F000C"/>
    <w:rsid w:val="00101B08"/>
    <w:rsid w:val="001102C9"/>
    <w:rsid w:val="00122279"/>
    <w:rsid w:val="00166242"/>
    <w:rsid w:val="00186EDB"/>
    <w:rsid w:val="00191292"/>
    <w:rsid w:val="001B1B9A"/>
    <w:rsid w:val="001B6731"/>
    <w:rsid w:val="00201093"/>
    <w:rsid w:val="00211481"/>
    <w:rsid w:val="00217A5A"/>
    <w:rsid w:val="00230501"/>
    <w:rsid w:val="002526F4"/>
    <w:rsid w:val="00270AD8"/>
    <w:rsid w:val="002760BD"/>
    <w:rsid w:val="002D16DC"/>
    <w:rsid w:val="002D76A0"/>
    <w:rsid w:val="002D7766"/>
    <w:rsid w:val="002F2933"/>
    <w:rsid w:val="00300135"/>
    <w:rsid w:val="00311619"/>
    <w:rsid w:val="00311DEF"/>
    <w:rsid w:val="00325665"/>
    <w:rsid w:val="0034018C"/>
    <w:rsid w:val="0034438C"/>
    <w:rsid w:val="00347B80"/>
    <w:rsid w:val="003567D6"/>
    <w:rsid w:val="00361525"/>
    <w:rsid w:val="00386184"/>
    <w:rsid w:val="00392536"/>
    <w:rsid w:val="003A7193"/>
    <w:rsid w:val="003B1B0C"/>
    <w:rsid w:val="003B3F7F"/>
    <w:rsid w:val="003D3536"/>
    <w:rsid w:val="003E7757"/>
    <w:rsid w:val="003F1883"/>
    <w:rsid w:val="00401B53"/>
    <w:rsid w:val="004221B3"/>
    <w:rsid w:val="00422AB2"/>
    <w:rsid w:val="00426DC3"/>
    <w:rsid w:val="00432AEF"/>
    <w:rsid w:val="00441B3C"/>
    <w:rsid w:val="004439BF"/>
    <w:rsid w:val="00464413"/>
    <w:rsid w:val="00465502"/>
    <w:rsid w:val="0047184F"/>
    <w:rsid w:val="00477C1E"/>
    <w:rsid w:val="004835B1"/>
    <w:rsid w:val="004870F9"/>
    <w:rsid w:val="004D4D4F"/>
    <w:rsid w:val="004F2DCF"/>
    <w:rsid w:val="004F4850"/>
    <w:rsid w:val="005126A5"/>
    <w:rsid w:val="005479DD"/>
    <w:rsid w:val="005539C4"/>
    <w:rsid w:val="00574065"/>
    <w:rsid w:val="00580C17"/>
    <w:rsid w:val="00597997"/>
    <w:rsid w:val="005B4D4D"/>
    <w:rsid w:val="005B5F40"/>
    <w:rsid w:val="005B7D41"/>
    <w:rsid w:val="005C36D3"/>
    <w:rsid w:val="005C3A0A"/>
    <w:rsid w:val="005E21D3"/>
    <w:rsid w:val="0060608D"/>
    <w:rsid w:val="0060621D"/>
    <w:rsid w:val="006128A9"/>
    <w:rsid w:val="00633204"/>
    <w:rsid w:val="006531D0"/>
    <w:rsid w:val="00665811"/>
    <w:rsid w:val="00685702"/>
    <w:rsid w:val="00690EC8"/>
    <w:rsid w:val="00690FA9"/>
    <w:rsid w:val="00693D90"/>
    <w:rsid w:val="006C46A4"/>
    <w:rsid w:val="006C521C"/>
    <w:rsid w:val="006D3BEA"/>
    <w:rsid w:val="00702642"/>
    <w:rsid w:val="00717E03"/>
    <w:rsid w:val="00735311"/>
    <w:rsid w:val="00743037"/>
    <w:rsid w:val="007728C0"/>
    <w:rsid w:val="0078330E"/>
    <w:rsid w:val="00783E93"/>
    <w:rsid w:val="00785340"/>
    <w:rsid w:val="007A1F46"/>
    <w:rsid w:val="007A7233"/>
    <w:rsid w:val="007B3F1F"/>
    <w:rsid w:val="007D03A0"/>
    <w:rsid w:val="007E6E71"/>
    <w:rsid w:val="007E7159"/>
    <w:rsid w:val="00814142"/>
    <w:rsid w:val="00814419"/>
    <w:rsid w:val="00817FE0"/>
    <w:rsid w:val="00827C9A"/>
    <w:rsid w:val="00847EBA"/>
    <w:rsid w:val="008571CE"/>
    <w:rsid w:val="00866AAD"/>
    <w:rsid w:val="008B2016"/>
    <w:rsid w:val="008B6F5F"/>
    <w:rsid w:val="008C47F3"/>
    <w:rsid w:val="008C53F7"/>
    <w:rsid w:val="008D0822"/>
    <w:rsid w:val="008D63F3"/>
    <w:rsid w:val="008E0A74"/>
    <w:rsid w:val="008F26D1"/>
    <w:rsid w:val="00913EDA"/>
    <w:rsid w:val="009350D2"/>
    <w:rsid w:val="0093712B"/>
    <w:rsid w:val="00975334"/>
    <w:rsid w:val="00975E41"/>
    <w:rsid w:val="00984E82"/>
    <w:rsid w:val="009D0A51"/>
    <w:rsid w:val="009F1637"/>
    <w:rsid w:val="009F31A6"/>
    <w:rsid w:val="009F7BFF"/>
    <w:rsid w:val="00A16C72"/>
    <w:rsid w:val="00A330F3"/>
    <w:rsid w:val="00A53017"/>
    <w:rsid w:val="00A56AEB"/>
    <w:rsid w:val="00A77AA7"/>
    <w:rsid w:val="00A923FA"/>
    <w:rsid w:val="00AA25BC"/>
    <w:rsid w:val="00AA2F29"/>
    <w:rsid w:val="00AA697A"/>
    <w:rsid w:val="00AC07CE"/>
    <w:rsid w:val="00AC2332"/>
    <w:rsid w:val="00AE02FD"/>
    <w:rsid w:val="00AE540C"/>
    <w:rsid w:val="00AF028E"/>
    <w:rsid w:val="00B009E5"/>
    <w:rsid w:val="00B13F50"/>
    <w:rsid w:val="00B1495D"/>
    <w:rsid w:val="00B17B00"/>
    <w:rsid w:val="00B626A4"/>
    <w:rsid w:val="00B827BF"/>
    <w:rsid w:val="00BC15D4"/>
    <w:rsid w:val="00BF0346"/>
    <w:rsid w:val="00BF5927"/>
    <w:rsid w:val="00C11DEB"/>
    <w:rsid w:val="00C200D4"/>
    <w:rsid w:val="00C20D40"/>
    <w:rsid w:val="00C27DC9"/>
    <w:rsid w:val="00C31EFE"/>
    <w:rsid w:val="00C42905"/>
    <w:rsid w:val="00C46785"/>
    <w:rsid w:val="00C4717B"/>
    <w:rsid w:val="00C51D38"/>
    <w:rsid w:val="00C704E5"/>
    <w:rsid w:val="00C75D0D"/>
    <w:rsid w:val="00CD2F91"/>
    <w:rsid w:val="00CD387F"/>
    <w:rsid w:val="00CE0C0E"/>
    <w:rsid w:val="00CF0291"/>
    <w:rsid w:val="00CF737A"/>
    <w:rsid w:val="00D076C7"/>
    <w:rsid w:val="00D34B7E"/>
    <w:rsid w:val="00D42466"/>
    <w:rsid w:val="00D60CDA"/>
    <w:rsid w:val="00D74A58"/>
    <w:rsid w:val="00D74E8E"/>
    <w:rsid w:val="00D81A7D"/>
    <w:rsid w:val="00DA7A7F"/>
    <w:rsid w:val="00DC3C18"/>
    <w:rsid w:val="00DC6544"/>
    <w:rsid w:val="00DD6009"/>
    <w:rsid w:val="00DD6062"/>
    <w:rsid w:val="00DE73DB"/>
    <w:rsid w:val="00E12EF3"/>
    <w:rsid w:val="00E203E5"/>
    <w:rsid w:val="00E36455"/>
    <w:rsid w:val="00E424E2"/>
    <w:rsid w:val="00E51601"/>
    <w:rsid w:val="00E63A30"/>
    <w:rsid w:val="00E644F1"/>
    <w:rsid w:val="00E95517"/>
    <w:rsid w:val="00EE25B4"/>
    <w:rsid w:val="00EF347A"/>
    <w:rsid w:val="00F03944"/>
    <w:rsid w:val="00F05394"/>
    <w:rsid w:val="00F072E4"/>
    <w:rsid w:val="00F16B87"/>
    <w:rsid w:val="00F2386A"/>
    <w:rsid w:val="00F23B2E"/>
    <w:rsid w:val="00F34658"/>
    <w:rsid w:val="00F37C27"/>
    <w:rsid w:val="00F4038D"/>
    <w:rsid w:val="00F44ACC"/>
    <w:rsid w:val="00F62732"/>
    <w:rsid w:val="00F9534C"/>
    <w:rsid w:val="00FA5116"/>
    <w:rsid w:val="00FB770A"/>
    <w:rsid w:val="00FC64BF"/>
    <w:rsid w:val="00FC7AB8"/>
    <w:rsid w:val="00FD32F0"/>
    <w:rsid w:val="00FE610F"/>
    <w:rsid w:val="00FE67F8"/>
    <w:rsid w:val="00FF1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766"/>
    <w:pPr>
      <w:spacing w:after="200" w:line="276" w:lineRule="auto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1tekst">
    <w:name w:val="stil_1tekst"/>
    <w:basedOn w:val="Normal"/>
    <w:uiPriority w:val="99"/>
    <w:rsid w:val="002D7766"/>
    <w:pPr>
      <w:spacing w:after="0" w:line="240" w:lineRule="auto"/>
      <w:ind w:left="525" w:right="525" w:firstLine="240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147</Words>
  <Characters>843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ОБРАЗАЦ ТРОШКОВА ПРИПРЕМЕ ПОНУДЕ</dc:title>
  <dc:subject/>
  <dc:creator>Horvat</dc:creator>
  <cp:keywords/>
  <dc:description/>
  <cp:lastModifiedBy>Windows User</cp:lastModifiedBy>
  <cp:revision>4</cp:revision>
  <cp:lastPrinted>2020-12-30T09:54:00Z</cp:lastPrinted>
  <dcterms:created xsi:type="dcterms:W3CDTF">2021-02-09T10:08:00Z</dcterms:created>
  <dcterms:modified xsi:type="dcterms:W3CDTF">2022-07-19T10:12:00Z</dcterms:modified>
</cp:coreProperties>
</file>